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03A" w:rsidRDefault="0065203A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CC"/>
        <w:tblLook w:val="01E0" w:firstRow="1" w:lastRow="1" w:firstColumn="1" w:lastColumn="1" w:noHBand="0" w:noVBand="0"/>
      </w:tblPr>
      <w:tblGrid>
        <w:gridCol w:w="5683"/>
        <w:gridCol w:w="5683"/>
      </w:tblGrid>
      <w:tr w:rsidR="0080167B">
        <w:trPr>
          <w:trHeight w:hRule="exact" w:val="2778"/>
        </w:trPr>
        <w:tc>
          <w:tcPr>
            <w:tcW w:w="5683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67"/>
            </w:tblGrid>
            <w:tr w:rsidR="0065203A">
              <w:tc>
                <w:tcPr>
                  <w:tcW w:w="5594" w:type="dxa"/>
                  <w:shd w:val="clear" w:color="auto" w:fill="008000"/>
                </w:tcPr>
                <w:p w:rsidR="0065203A" w:rsidRPr="00C247AD" w:rsidRDefault="0065203A" w:rsidP="0065203A">
                  <w:pPr>
                    <w:tabs>
                      <w:tab w:val="left" w:pos="569"/>
                    </w:tabs>
                    <w:spacing w:before="120" w:after="120"/>
                    <w:ind w:left="176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C247AD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  <w:proofErr w:type="spellStart"/>
            <w:r w:rsidR="005A37B9" w:rsidRPr="005A37B9">
              <w:rPr>
                <w:rFonts w:ascii="Arial" w:hAnsi="Arial" w:cs="Arial"/>
                <w:b/>
                <w:sz w:val="24"/>
                <w:szCs w:val="24"/>
                <w:lang w:val="de-CH"/>
              </w:rPr>
              <w:t>Unterentfelden</w:t>
            </w:r>
            <w:proofErr w:type="spellEnd"/>
            <w:r w:rsidR="005A37B9" w:rsidRPr="005A37B9">
              <w:rPr>
                <w:rFonts w:ascii="Arial" w:hAnsi="Arial" w:cs="Arial"/>
                <w:b/>
                <w:sz w:val="24"/>
                <w:szCs w:val="24"/>
                <w:lang w:val="de-CH"/>
              </w:rPr>
              <w:t>, Zusammenzug ITAG im BZU</w:t>
            </w:r>
            <w:r w:rsidR="005A37B9">
              <w:rPr>
                <w:rFonts w:ascii="Arial" w:hAnsi="Arial" w:cs="Arial"/>
                <w:b/>
                <w:sz w:val="24"/>
                <w:szCs w:val="24"/>
                <w:lang w:val="de-CH"/>
              </w:rPr>
              <w:t xml:space="preserve"> </w:t>
            </w:r>
            <w:r w:rsidR="005A37B9" w:rsidRPr="005A37B9">
              <w:rPr>
                <w:rFonts w:ascii="Arial" w:hAnsi="Arial" w:cs="Arial"/>
                <w:b/>
                <w:sz w:val="24"/>
                <w:szCs w:val="24"/>
                <w:lang w:val="de-CH"/>
              </w:rPr>
              <w:t>(MSA)</w:t>
            </w:r>
          </w:p>
          <w:p w:rsidR="0080167B" w:rsidRPr="0065203A" w:rsidRDefault="0080167B" w:rsidP="0065203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="0065203A"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8C6A7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76DF3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197B0A">
              <w:rPr>
                <w:rFonts w:ascii="Arial" w:hAnsi="Arial" w:cs="Arial"/>
                <w:b/>
                <w:sz w:val="24"/>
                <w:szCs w:val="24"/>
              </w:rPr>
              <w:t>.1</w:t>
            </w:r>
            <w:r w:rsidR="008C6A7A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197B0A">
              <w:rPr>
                <w:rFonts w:ascii="Arial" w:hAnsi="Arial" w:cs="Arial"/>
                <w:b/>
                <w:sz w:val="24"/>
                <w:szCs w:val="24"/>
              </w:rPr>
              <w:t>.2019, 1</w:t>
            </w:r>
            <w:r w:rsidR="008C6A7A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7A6F92">
              <w:rPr>
                <w:rFonts w:ascii="Arial" w:hAnsi="Arial" w:cs="Arial"/>
                <w:b/>
                <w:sz w:val="24"/>
                <w:szCs w:val="24"/>
              </w:rPr>
              <w:t>.00 Uhr</w:t>
            </w:r>
          </w:p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 w:rsidR="0079126B">
              <w:rPr>
                <w:rFonts w:ascii="Arial" w:hAnsi="Arial" w:cs="Arial"/>
                <w:b/>
                <w:sz w:val="24"/>
                <w:szCs w:val="24"/>
              </w:rPr>
              <w:t xml:space="preserve"> 29</w:t>
            </w:r>
            <w:r w:rsidR="005A37B9">
              <w:rPr>
                <w:rFonts w:ascii="Arial" w:hAnsi="Arial" w:cs="Arial"/>
                <w:b/>
                <w:sz w:val="24"/>
                <w:szCs w:val="24"/>
              </w:rPr>
              <w:t>0</w:t>
            </w:r>
            <w:bookmarkStart w:id="0" w:name="_GoBack"/>
            <w:bookmarkEnd w:id="0"/>
          </w:p>
          <w:p w:rsidR="0065203A" w:rsidRPr="0065203A" w:rsidRDefault="0065203A" w:rsidP="0065203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197B0A">
              <w:rPr>
                <w:rFonts w:ascii="Arial" w:hAnsi="Arial" w:cs="Arial"/>
                <w:b/>
                <w:sz w:val="24"/>
                <w:szCs w:val="24"/>
              </w:rPr>
              <w:t>Generalplanung</w:t>
            </w:r>
          </w:p>
          <w:p w:rsidR="0065203A" w:rsidRDefault="0065203A" w:rsidP="0065203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5203A" w:rsidRDefault="0065203A" w:rsidP="0065203A">
            <w:pPr>
              <w:tabs>
                <w:tab w:val="left" w:pos="1932"/>
              </w:tabs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tabs>
                <w:tab w:val="left" w:pos="569"/>
              </w:tabs>
              <w:ind w:left="22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80167B" w:rsidRPr="0080167B" w:rsidRDefault="0080167B" w:rsidP="00DF09EA">
            <w:pPr>
              <w:tabs>
                <w:tab w:val="left" w:pos="569"/>
              </w:tabs>
              <w:ind w:left="22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80167B" w:rsidRPr="0080167B" w:rsidRDefault="0080167B" w:rsidP="00DF09EA">
            <w:pPr>
              <w:tabs>
                <w:tab w:val="left" w:pos="569"/>
              </w:tabs>
              <w:ind w:left="22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80167B" w:rsidRPr="0080167B" w:rsidRDefault="0080167B" w:rsidP="00DF09EA">
            <w:pPr>
              <w:tabs>
                <w:tab w:val="left" w:pos="569"/>
              </w:tabs>
              <w:ind w:left="22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3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52"/>
            </w:tblGrid>
            <w:tr w:rsidR="0065203A">
              <w:tc>
                <w:tcPr>
                  <w:tcW w:w="5452" w:type="dxa"/>
                  <w:shd w:val="clear" w:color="auto" w:fill="008000"/>
                </w:tcPr>
                <w:p w:rsidR="0065203A" w:rsidRPr="0065203A" w:rsidRDefault="0065203A" w:rsidP="00C35C42">
                  <w:pPr>
                    <w:tabs>
                      <w:tab w:val="left" w:pos="569"/>
                    </w:tabs>
                    <w:spacing w:before="120" w:after="120"/>
                    <w:ind w:left="17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411B01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97B0A" w:rsidRPr="0065203A" w:rsidRDefault="00197B0A" w:rsidP="00197B0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Default="00197B0A" w:rsidP="00197B0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ind w:left="3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167B">
        <w:trPr>
          <w:trHeight w:hRule="exact" w:val="2722"/>
        </w:trPr>
        <w:tc>
          <w:tcPr>
            <w:tcW w:w="5683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52"/>
            </w:tblGrid>
            <w:tr w:rsidR="0065203A">
              <w:tc>
                <w:tcPr>
                  <w:tcW w:w="5452" w:type="dxa"/>
                  <w:shd w:val="clear" w:color="auto" w:fill="008000"/>
                </w:tcPr>
                <w:p w:rsidR="0065203A" w:rsidRPr="00C247AD" w:rsidRDefault="0065203A" w:rsidP="00C35C42">
                  <w:pPr>
                    <w:tabs>
                      <w:tab w:val="left" w:pos="569"/>
                    </w:tabs>
                    <w:spacing w:before="120" w:after="120"/>
                    <w:ind w:left="176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C247AD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97B0A" w:rsidRPr="0065203A" w:rsidRDefault="00197B0A" w:rsidP="00197B0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Default="00197B0A" w:rsidP="00197B0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5203A" w:rsidRDefault="0065203A" w:rsidP="0065203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tabs>
                <w:tab w:val="left" w:pos="569"/>
              </w:tabs>
              <w:ind w:left="22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3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52"/>
            </w:tblGrid>
            <w:tr w:rsidR="0065203A">
              <w:tc>
                <w:tcPr>
                  <w:tcW w:w="5452" w:type="dxa"/>
                  <w:shd w:val="clear" w:color="auto" w:fill="008000"/>
                </w:tcPr>
                <w:p w:rsidR="0065203A" w:rsidRPr="0065203A" w:rsidRDefault="0065203A" w:rsidP="00C247AD">
                  <w:pPr>
                    <w:tabs>
                      <w:tab w:val="left" w:pos="569"/>
                    </w:tabs>
                    <w:spacing w:before="120" w:after="12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411B01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97B0A" w:rsidRPr="0065203A" w:rsidRDefault="00197B0A" w:rsidP="00197B0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Default="00197B0A" w:rsidP="00197B0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5203A" w:rsidRDefault="0065203A" w:rsidP="0065203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ind w:left="3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167B">
        <w:trPr>
          <w:trHeight w:hRule="exact" w:val="2722"/>
        </w:trPr>
        <w:tc>
          <w:tcPr>
            <w:tcW w:w="5683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52"/>
            </w:tblGrid>
            <w:tr w:rsidR="0065203A">
              <w:tc>
                <w:tcPr>
                  <w:tcW w:w="5452" w:type="dxa"/>
                  <w:shd w:val="clear" w:color="auto" w:fill="008000"/>
                </w:tcPr>
                <w:p w:rsidR="0065203A" w:rsidRPr="00C247AD" w:rsidRDefault="0065203A" w:rsidP="00C35C42">
                  <w:pPr>
                    <w:tabs>
                      <w:tab w:val="left" w:pos="569"/>
                    </w:tabs>
                    <w:spacing w:before="120" w:after="120"/>
                    <w:ind w:left="176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C247AD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97B0A" w:rsidRPr="0065203A" w:rsidRDefault="00197B0A" w:rsidP="00197B0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Default="00197B0A" w:rsidP="00197B0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tabs>
                <w:tab w:val="left" w:pos="569"/>
              </w:tabs>
              <w:ind w:left="22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3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52"/>
            </w:tblGrid>
            <w:tr w:rsidR="0065203A">
              <w:tc>
                <w:tcPr>
                  <w:tcW w:w="5452" w:type="dxa"/>
                  <w:shd w:val="clear" w:color="auto" w:fill="008000"/>
                </w:tcPr>
                <w:p w:rsidR="0065203A" w:rsidRPr="0065203A" w:rsidRDefault="0065203A" w:rsidP="00C35C42">
                  <w:pPr>
                    <w:tabs>
                      <w:tab w:val="left" w:pos="569"/>
                    </w:tabs>
                    <w:spacing w:before="120" w:after="120"/>
                    <w:ind w:left="17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411B01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Pr="0065203A" w:rsidRDefault="00197B0A" w:rsidP="00197B0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97B0A" w:rsidRPr="0065203A" w:rsidRDefault="00197B0A" w:rsidP="00197B0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97B0A" w:rsidRDefault="00197B0A" w:rsidP="00197B0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5203A" w:rsidRDefault="0065203A" w:rsidP="0065203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ind w:left="3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167B">
        <w:trPr>
          <w:trHeight w:hRule="exact" w:val="2722"/>
        </w:trPr>
        <w:tc>
          <w:tcPr>
            <w:tcW w:w="5683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52"/>
            </w:tblGrid>
            <w:tr w:rsidR="0065203A">
              <w:tc>
                <w:tcPr>
                  <w:tcW w:w="5452" w:type="dxa"/>
                  <w:shd w:val="clear" w:color="auto" w:fill="008000"/>
                </w:tcPr>
                <w:p w:rsidR="0065203A" w:rsidRPr="0065203A" w:rsidRDefault="0065203A" w:rsidP="00C35C42">
                  <w:pPr>
                    <w:tabs>
                      <w:tab w:val="left" w:pos="569"/>
                    </w:tabs>
                    <w:spacing w:before="120" w:after="120"/>
                    <w:ind w:left="17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411B01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Default="0065203A" w:rsidP="0065203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tabs>
                <w:tab w:val="left" w:pos="569"/>
              </w:tabs>
              <w:ind w:left="22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3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52"/>
            </w:tblGrid>
            <w:tr w:rsidR="0065203A">
              <w:tc>
                <w:tcPr>
                  <w:tcW w:w="5452" w:type="dxa"/>
                  <w:shd w:val="clear" w:color="auto" w:fill="008000"/>
                </w:tcPr>
                <w:p w:rsidR="0065203A" w:rsidRPr="0065203A" w:rsidRDefault="0065203A" w:rsidP="00C35C42">
                  <w:pPr>
                    <w:tabs>
                      <w:tab w:val="left" w:pos="569"/>
                    </w:tabs>
                    <w:spacing w:before="120" w:after="120"/>
                    <w:ind w:left="17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411B01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Default="0065203A" w:rsidP="0065203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ind w:left="3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167B">
        <w:trPr>
          <w:trHeight w:hRule="exact" w:val="2778"/>
        </w:trPr>
        <w:tc>
          <w:tcPr>
            <w:tcW w:w="5683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67"/>
            </w:tblGrid>
            <w:tr w:rsidR="0065203A">
              <w:tc>
                <w:tcPr>
                  <w:tcW w:w="5609" w:type="dxa"/>
                  <w:shd w:val="clear" w:color="auto" w:fill="008000"/>
                </w:tcPr>
                <w:p w:rsidR="0065203A" w:rsidRPr="0065203A" w:rsidRDefault="0065203A" w:rsidP="00C35C42">
                  <w:pPr>
                    <w:tabs>
                      <w:tab w:val="left" w:pos="569"/>
                    </w:tabs>
                    <w:spacing w:before="120" w:after="120"/>
                    <w:ind w:left="17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411B01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Default="0065203A" w:rsidP="0065203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A7B8C" w:rsidRDefault="007A7B8C" w:rsidP="007A7B8C">
            <w:pPr>
              <w:tabs>
                <w:tab w:val="left" w:pos="569"/>
                <w:tab w:val="left" w:pos="1932"/>
              </w:tabs>
              <w:spacing w:before="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tabs>
                <w:tab w:val="left" w:pos="569"/>
              </w:tabs>
              <w:ind w:left="22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3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CCFFCC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008000"/>
              <w:tblLook w:val="01E0" w:firstRow="1" w:lastRow="1" w:firstColumn="1" w:lastColumn="1" w:noHBand="0" w:noVBand="0"/>
            </w:tblPr>
            <w:tblGrid>
              <w:gridCol w:w="5452"/>
            </w:tblGrid>
            <w:tr w:rsidR="0065203A">
              <w:tc>
                <w:tcPr>
                  <w:tcW w:w="5452" w:type="dxa"/>
                  <w:shd w:val="clear" w:color="auto" w:fill="008000"/>
                </w:tcPr>
                <w:p w:rsidR="0065203A" w:rsidRPr="0065203A" w:rsidRDefault="0065203A" w:rsidP="00C35C42">
                  <w:pPr>
                    <w:tabs>
                      <w:tab w:val="left" w:pos="569"/>
                    </w:tabs>
                    <w:spacing w:before="120" w:after="120"/>
                    <w:ind w:left="17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411B01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BITTE NICHT ÖFFNEN</w:t>
                  </w:r>
                </w:p>
              </w:tc>
            </w:tr>
          </w:tbl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Objekt: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1932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Eingabetermin: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569"/>
                <w:tab w:val="left" w:pos="2127"/>
              </w:tabs>
              <w:spacing w:before="200"/>
              <w:ind w:left="227"/>
              <w:rPr>
                <w:rFonts w:ascii="Arial" w:hAnsi="Arial" w:cs="Arial"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BKP: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Pr="0065203A" w:rsidRDefault="0065203A" w:rsidP="0065203A">
            <w:pPr>
              <w:tabs>
                <w:tab w:val="left" w:pos="569"/>
                <w:tab w:val="left" w:pos="1932"/>
              </w:tabs>
              <w:spacing w:before="200"/>
              <w:ind w:left="227"/>
              <w:rPr>
                <w:rFonts w:ascii="Arial" w:hAnsi="Arial" w:cs="Arial"/>
                <w:b/>
                <w:sz w:val="24"/>
                <w:szCs w:val="24"/>
              </w:rPr>
            </w:pPr>
            <w:r w:rsidRPr="0065203A">
              <w:rPr>
                <w:rFonts w:ascii="Arial" w:hAnsi="Arial" w:cs="Arial"/>
                <w:b/>
                <w:sz w:val="24"/>
                <w:szCs w:val="24"/>
              </w:rPr>
              <w:t>Arbeitsgattung:</w:t>
            </w:r>
            <w:r w:rsidRPr="0065203A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65203A" w:rsidRDefault="0065203A" w:rsidP="0065203A">
            <w:pPr>
              <w:tabs>
                <w:tab w:val="left" w:pos="569"/>
                <w:tab w:val="left" w:pos="1932"/>
              </w:tabs>
              <w:spacing w:before="40"/>
              <w:ind w:left="22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0167B" w:rsidRDefault="0080167B" w:rsidP="00DF09EA">
            <w:pPr>
              <w:ind w:left="34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A7047" w:rsidRPr="008B5D9C" w:rsidRDefault="009A7047" w:rsidP="00197B0A"/>
    <w:sectPr w:rsidR="009A7047" w:rsidRPr="008B5D9C" w:rsidSect="0065203A">
      <w:pgSz w:w="11906" w:h="16838"/>
      <w:pgMar w:top="0" w:right="340" w:bottom="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D9C"/>
    <w:rsid w:val="00011669"/>
    <w:rsid w:val="000C49DC"/>
    <w:rsid w:val="00197B0A"/>
    <w:rsid w:val="001D6E59"/>
    <w:rsid w:val="00210ACD"/>
    <w:rsid w:val="00411B01"/>
    <w:rsid w:val="004944FF"/>
    <w:rsid w:val="00576DF3"/>
    <w:rsid w:val="005A37B9"/>
    <w:rsid w:val="006040F9"/>
    <w:rsid w:val="0065203A"/>
    <w:rsid w:val="00765E40"/>
    <w:rsid w:val="0079126B"/>
    <w:rsid w:val="007A6F92"/>
    <w:rsid w:val="007A7B8C"/>
    <w:rsid w:val="0080167B"/>
    <w:rsid w:val="008B5D9C"/>
    <w:rsid w:val="008C6A7A"/>
    <w:rsid w:val="009444B6"/>
    <w:rsid w:val="009A7047"/>
    <w:rsid w:val="00AF57F8"/>
    <w:rsid w:val="00C247AD"/>
    <w:rsid w:val="00C35C42"/>
    <w:rsid w:val="00DF09EA"/>
    <w:rsid w:val="00F33C75"/>
    <w:rsid w:val="00F7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9ACF63A"/>
  <w15:docId w15:val="{1E296A37-B7A3-4E4E-8978-0DB4AAE4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01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8016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C257CCA.dotm</Template>
  <TotalTime>0</TotalTime>
  <Pages>1</Pages>
  <Words>109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Eingabetermin:</vt:lpstr>
    </vt:vector>
  </TitlesOfParts>
  <Company>Kanton Aargau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Eingabetermin:</dc:title>
  <dc:creator>Brand Esther</dc:creator>
  <cp:lastModifiedBy>Sauer Michael  DFRIMAG</cp:lastModifiedBy>
  <cp:revision>7</cp:revision>
  <cp:lastPrinted>2014-06-17T08:42:00Z</cp:lastPrinted>
  <dcterms:created xsi:type="dcterms:W3CDTF">2017-01-13T08:39:00Z</dcterms:created>
  <dcterms:modified xsi:type="dcterms:W3CDTF">2019-10-09T06:23:00Z</dcterms:modified>
</cp:coreProperties>
</file>